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76C734B" w14:textId="77777777" w:rsidR="000762DC" w:rsidRDefault="000762DC" w:rsidP="000762DC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668FB240" w14:textId="77777777" w:rsidR="000762DC" w:rsidRDefault="000762DC" w:rsidP="000762DC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42015D53" w14:textId="77777777" w:rsidR="008318D9" w:rsidRDefault="008318D9" w:rsidP="00A42189">
      <w:pPr>
        <w:jc w:val="both"/>
        <w:rPr>
          <w:rFonts w:cs="Arial"/>
        </w:rPr>
      </w:pPr>
      <w:bookmarkStart w:id="0" w:name="_GoBack"/>
      <w:bookmarkEnd w:id="0"/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3B7DE2D5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</w:t>
      </w:r>
      <w:r w:rsidR="00AF60A0">
        <w:rPr>
          <w:rFonts w:cs="Arial"/>
          <w:i/>
        </w:rPr>
        <w:t>prijave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8067F8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067F8" w:rsidRPr="009F4AF4" w14:paraId="02512435" w14:textId="77777777" w:rsidTr="008067F8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1C41C91" w:rsidR="008067F8" w:rsidRPr="009F4AF4" w:rsidRDefault="008067F8" w:rsidP="008067F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8067F8" w:rsidRPr="009F4AF4" w:rsidRDefault="008067F8" w:rsidP="008067F8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8067F8" w:rsidRPr="009F4AF4" w:rsidRDefault="008067F8" w:rsidP="008067F8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62DC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8560A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067F8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12E3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0A0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75F4"/>
    <w:rsid w:val="00CD61B2"/>
    <w:rsid w:val="00CD6CEB"/>
    <w:rsid w:val="00CD7808"/>
    <w:rsid w:val="00CF12FC"/>
    <w:rsid w:val="00D05C1E"/>
    <w:rsid w:val="00D05EB1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ECF450-6689-4677-904A-931091478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68c5f5d4-aadc-499c-975b-051170a396f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ED60AEE-0C8B-45BF-AEF2-5025DED5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116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2016-06-20T06:30:00Z</cp:lastPrinted>
  <dcterms:created xsi:type="dcterms:W3CDTF">2018-07-24T11:48:00Z</dcterms:created>
  <dcterms:modified xsi:type="dcterms:W3CDTF">2025-01-22T13:04:00Z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